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B88" w:rsidRDefault="00AF6B88" w:rsidP="004F4DCA">
      <w:pPr>
        <w:jc w:val="right"/>
        <w:rPr>
          <w:b/>
        </w:rPr>
      </w:pPr>
      <w:r>
        <w:rPr>
          <w:b/>
        </w:rPr>
        <w:t>проект</w:t>
      </w:r>
    </w:p>
    <w:p w:rsidR="00AF6B88" w:rsidRPr="00895446" w:rsidRDefault="00AF6B88" w:rsidP="00554C1B">
      <w:pPr>
        <w:jc w:val="center"/>
        <w:rPr>
          <w:b/>
        </w:rPr>
      </w:pPr>
      <w:r w:rsidRPr="00895446">
        <w:rPr>
          <w:b/>
        </w:rPr>
        <w:t>Повестка дня</w:t>
      </w:r>
    </w:p>
    <w:p w:rsidR="00AF6B88" w:rsidRPr="00895446" w:rsidRDefault="00AF6B88" w:rsidP="00554C1B">
      <w:pPr>
        <w:jc w:val="center"/>
        <w:rPr>
          <w:b/>
        </w:rPr>
      </w:pPr>
      <w:r w:rsidRPr="00895446">
        <w:rPr>
          <w:b/>
        </w:rPr>
        <w:t xml:space="preserve">очередной </w:t>
      </w:r>
      <w:r>
        <w:rPr>
          <w:b/>
        </w:rPr>
        <w:t xml:space="preserve">восьмой </w:t>
      </w:r>
      <w:r w:rsidRPr="00895446">
        <w:rPr>
          <w:b/>
        </w:rPr>
        <w:t xml:space="preserve">сессии Совета депутатов </w:t>
      </w:r>
    </w:p>
    <w:p w:rsidR="00AF6B88" w:rsidRPr="00895446" w:rsidRDefault="00AF6B88" w:rsidP="00554C1B">
      <w:pPr>
        <w:jc w:val="center"/>
        <w:rPr>
          <w:b/>
        </w:rPr>
      </w:pPr>
      <w:r w:rsidRPr="00895446">
        <w:rPr>
          <w:b/>
        </w:rPr>
        <w:t xml:space="preserve">Ордынского района Новосибирской области третьего  созыва </w:t>
      </w:r>
    </w:p>
    <w:p w:rsidR="00AF6B88" w:rsidRPr="007A1DDC" w:rsidRDefault="00AF6B88" w:rsidP="00554C1B">
      <w:pPr>
        <w:jc w:val="center"/>
        <w:rPr>
          <w:b/>
        </w:rPr>
      </w:pPr>
      <w:r w:rsidRPr="007A1DDC">
        <w:rPr>
          <w:b/>
        </w:rPr>
        <w:t>25 октября 2016 года</w:t>
      </w:r>
    </w:p>
    <w:p w:rsidR="00AF6B88" w:rsidRPr="00895446" w:rsidRDefault="00AF6B88" w:rsidP="00554C1B">
      <w:pPr>
        <w:jc w:val="center"/>
        <w:rPr>
          <w:b/>
        </w:rPr>
      </w:pPr>
    </w:p>
    <w:p w:rsidR="00AF6B88" w:rsidRPr="00362048" w:rsidRDefault="00AF6B88" w:rsidP="00554C1B">
      <w:pPr>
        <w:jc w:val="both"/>
      </w:pPr>
    </w:p>
    <w:p w:rsidR="00AF6B88" w:rsidRDefault="00AF6B88" w:rsidP="006F7B29">
      <w:pPr>
        <w:jc w:val="both"/>
        <w:rPr>
          <w:bCs/>
        </w:rPr>
      </w:pPr>
      <w:r w:rsidRPr="008331AC">
        <w:t>1</w:t>
      </w:r>
      <w:r w:rsidRPr="008331AC">
        <w:rPr>
          <w:b/>
        </w:rPr>
        <w:t>.</w:t>
      </w:r>
      <w:r w:rsidRPr="008331AC">
        <w:t xml:space="preserve"> </w:t>
      </w:r>
      <w:r w:rsidRPr="000919B2">
        <w:rPr>
          <w:bCs/>
        </w:rPr>
        <w:t>О регламенте Совета депутатов Ордынского района</w:t>
      </w:r>
      <w:r>
        <w:rPr>
          <w:bCs/>
          <w:sz w:val="28"/>
          <w:szCs w:val="28"/>
        </w:rPr>
        <w:t xml:space="preserve"> </w:t>
      </w:r>
      <w:r w:rsidRPr="000919B2">
        <w:rPr>
          <w:bCs/>
        </w:rPr>
        <w:t>Новосибирской области</w:t>
      </w:r>
    </w:p>
    <w:p w:rsidR="00AF6B88" w:rsidRPr="008331AC" w:rsidRDefault="00AF6B88" w:rsidP="00554C1B">
      <w:pPr>
        <w:jc w:val="both"/>
      </w:pPr>
      <w:r w:rsidRPr="003658BE">
        <w:t>Докладывает:</w:t>
      </w:r>
      <w:r>
        <w:t xml:space="preserve"> Трифонова А.В.</w:t>
      </w:r>
      <w:r w:rsidRPr="003658BE">
        <w:t>, председатель ревизионной комиссии</w:t>
      </w:r>
      <w:r>
        <w:t xml:space="preserve"> Ордынского района Новосибирской области</w:t>
      </w:r>
      <w:r w:rsidRPr="008331AC">
        <w:t xml:space="preserve"> </w:t>
      </w:r>
    </w:p>
    <w:p w:rsidR="00AF6B88" w:rsidRDefault="00AF6B88" w:rsidP="00554C1B">
      <w:pPr>
        <w:jc w:val="both"/>
      </w:pPr>
    </w:p>
    <w:p w:rsidR="00AF6B88" w:rsidRPr="0049594B" w:rsidRDefault="00AF6B88" w:rsidP="00FC142D">
      <w:pPr>
        <w:jc w:val="both"/>
      </w:pPr>
      <w:r>
        <w:t>2. О внесении изменений в решение</w:t>
      </w:r>
      <w:r w:rsidRPr="0049594B">
        <w:t xml:space="preserve"> </w:t>
      </w:r>
      <w:r w:rsidRPr="00895446">
        <w:t>Совета депутатов Ордынского района</w:t>
      </w:r>
      <w:r>
        <w:t xml:space="preserve"> </w:t>
      </w:r>
      <w:r w:rsidRPr="0055794D">
        <w:t>Новосибирской области</w:t>
      </w:r>
      <w:r>
        <w:t xml:space="preserve"> от 23.12.2015 №25 «</w:t>
      </w:r>
      <w:r w:rsidRPr="0049594B">
        <w:rPr>
          <w:color w:val="000000"/>
          <w:spacing w:val="-1"/>
        </w:rPr>
        <w:t xml:space="preserve">О плане правотворческой деятельности органов местного самоуправления </w:t>
      </w:r>
      <w:r w:rsidRPr="0049594B">
        <w:rPr>
          <w:color w:val="000000"/>
        </w:rPr>
        <w:t>Ордынского района Новосибирской области на 2016год</w:t>
      </w:r>
      <w:r>
        <w:rPr>
          <w:color w:val="000000"/>
        </w:rPr>
        <w:t>».</w:t>
      </w:r>
    </w:p>
    <w:p w:rsidR="00AF6B88" w:rsidRDefault="00AF6B88" w:rsidP="00FC142D">
      <w:pPr>
        <w:jc w:val="both"/>
      </w:pPr>
      <w:r>
        <w:t>Докладывает: Трифонова А.В., председатель Совета депутатов Ордынского района Новосибирской области</w:t>
      </w:r>
    </w:p>
    <w:p w:rsidR="00AF6B88" w:rsidRDefault="00AF6B88" w:rsidP="00554C1B">
      <w:pPr>
        <w:jc w:val="both"/>
      </w:pPr>
    </w:p>
    <w:p w:rsidR="00AF6B88" w:rsidRPr="00B85741" w:rsidRDefault="00AF6B88" w:rsidP="006F7B29">
      <w:pPr>
        <w:jc w:val="both"/>
        <w:rPr>
          <w:color w:val="800000"/>
        </w:rPr>
      </w:pPr>
      <w:r>
        <w:t>3.</w:t>
      </w:r>
      <w:r w:rsidRPr="001B074C">
        <w:t xml:space="preserve"> </w:t>
      </w:r>
      <w:r w:rsidRPr="003658BE">
        <w:t xml:space="preserve">О внесении изменений в решение Совета депутатов Ордынского района Новосибирской области 20.12.2011 №98 «О Положении о ревизионной комиссии Ордынского района Новосибирской области» </w:t>
      </w:r>
      <w:r w:rsidRPr="003C5F99">
        <w:rPr>
          <w:b/>
        </w:rPr>
        <w:t>(НПА)</w:t>
      </w:r>
    </w:p>
    <w:p w:rsidR="00AF6B88" w:rsidRDefault="00AF6B88" w:rsidP="006F7B29">
      <w:pPr>
        <w:jc w:val="both"/>
      </w:pPr>
      <w:r w:rsidRPr="003658BE">
        <w:t>Докладывает:</w:t>
      </w:r>
      <w:r>
        <w:t xml:space="preserve"> </w:t>
      </w:r>
      <w:r w:rsidRPr="003658BE">
        <w:t>Казанцева И.Г., председатель ревизионной комиссии</w:t>
      </w:r>
      <w:r>
        <w:t xml:space="preserve"> Ордынского района Новосибирской области</w:t>
      </w:r>
    </w:p>
    <w:p w:rsidR="00AF6B88" w:rsidRDefault="00AF6B88"/>
    <w:p w:rsidR="00AF6B88" w:rsidRPr="00B85741" w:rsidRDefault="00AF6B88" w:rsidP="006F7B29">
      <w:pPr>
        <w:jc w:val="both"/>
        <w:rPr>
          <w:color w:val="800000"/>
        </w:rPr>
      </w:pPr>
      <w:r>
        <w:t>4.</w:t>
      </w:r>
      <w:r w:rsidRPr="008331AC">
        <w:t xml:space="preserve"> </w:t>
      </w:r>
      <w:r w:rsidRPr="003658BE">
        <w:t>О порядке рассмотрения кандидатур на должности председателя и аудиторов ревизионной комиссии Ордынского района Новосибирской области</w:t>
      </w:r>
      <w:r>
        <w:t xml:space="preserve"> </w:t>
      </w:r>
      <w:r w:rsidRPr="003C5F99">
        <w:rPr>
          <w:b/>
        </w:rPr>
        <w:t>(НПА)</w:t>
      </w:r>
    </w:p>
    <w:p w:rsidR="00AF6B88" w:rsidRPr="003658BE" w:rsidRDefault="00AF6B88" w:rsidP="006F7B29">
      <w:pPr>
        <w:jc w:val="both"/>
      </w:pPr>
      <w:r w:rsidRPr="003658BE">
        <w:t>Докладывает:</w:t>
      </w:r>
      <w:r>
        <w:t xml:space="preserve"> </w:t>
      </w:r>
      <w:r w:rsidRPr="003658BE">
        <w:t>Казанцева И.Г., председатель ревизионной комиссии</w:t>
      </w:r>
      <w:r>
        <w:t xml:space="preserve"> Ордынского района Новосибирской области</w:t>
      </w:r>
    </w:p>
    <w:p w:rsidR="00AF6B88" w:rsidRDefault="00AF6B88"/>
    <w:p w:rsidR="00AF6B88" w:rsidRPr="00B85741" w:rsidRDefault="00AF6B88" w:rsidP="006F7B29">
      <w:pPr>
        <w:jc w:val="both"/>
        <w:rPr>
          <w:color w:val="800000"/>
        </w:rPr>
      </w:pPr>
      <w:r>
        <w:t>5.</w:t>
      </w:r>
      <w:r w:rsidRPr="003658BE">
        <w:rPr>
          <w:sz w:val="22"/>
          <w:szCs w:val="22"/>
        </w:rPr>
        <w:t xml:space="preserve"> </w:t>
      </w:r>
      <w:r w:rsidRPr="000919B2">
        <w:rPr>
          <w:color w:val="000000"/>
        </w:rPr>
        <w:t xml:space="preserve">О внесении изменений в решение Совета депутатов Ордынского района Новосибирской области </w:t>
      </w:r>
      <w:r>
        <w:t>18</w:t>
      </w:r>
      <w:r w:rsidRPr="000919B2">
        <w:t>.</w:t>
      </w:r>
      <w:r>
        <w:t xml:space="preserve">12.2009 №350 «О положении «О порядке управления и распоряжения имуществом муниципальной казны Ордынского района» </w:t>
      </w:r>
      <w:r w:rsidRPr="003C5F99">
        <w:rPr>
          <w:b/>
        </w:rPr>
        <w:t>(НПА)</w:t>
      </w:r>
    </w:p>
    <w:p w:rsidR="00AF6B88" w:rsidRDefault="00AF6B88" w:rsidP="006F7B29">
      <w:pPr>
        <w:jc w:val="both"/>
      </w:pPr>
      <w:r w:rsidRPr="00745B89">
        <w:t xml:space="preserve">Докладывает: </w:t>
      </w:r>
      <w:r>
        <w:t>Склярова Г.Д., заместитель главы администрации Ордынского района Новосибирской области</w:t>
      </w:r>
    </w:p>
    <w:p w:rsidR="00AF6B88" w:rsidRPr="002B1B83" w:rsidRDefault="00AF6B88" w:rsidP="008331AC">
      <w:pPr>
        <w:jc w:val="both"/>
        <w:rPr>
          <w:color w:val="000000"/>
        </w:rPr>
      </w:pPr>
    </w:p>
    <w:p w:rsidR="00AF6B88" w:rsidRPr="002B1B83" w:rsidRDefault="00AF6B88" w:rsidP="008331AC">
      <w:pPr>
        <w:jc w:val="both"/>
        <w:rPr>
          <w:color w:val="000000"/>
        </w:rPr>
      </w:pPr>
      <w:r w:rsidRPr="002B1B83">
        <w:rPr>
          <w:bCs/>
          <w:color w:val="000000"/>
        </w:rPr>
        <w:t xml:space="preserve">6. О передаче имущества, находящегося в муниципальной собственности Ордынского района Новосибирской области, в муниципальную собственность муниципальных образований поселений Ордынского района Новосибирской области </w:t>
      </w:r>
    </w:p>
    <w:p w:rsidR="00AF6B88" w:rsidRPr="002B1B83" w:rsidRDefault="00AF6B88" w:rsidP="007B63A9">
      <w:pPr>
        <w:jc w:val="both"/>
        <w:rPr>
          <w:color w:val="000000"/>
        </w:rPr>
      </w:pPr>
      <w:r w:rsidRPr="002B1B83">
        <w:rPr>
          <w:color w:val="000000"/>
        </w:rPr>
        <w:t xml:space="preserve">Докладывает: Склярова Г.Д., заместитель главы администрации Ордынского района Новосибирской области </w:t>
      </w:r>
      <w:r w:rsidRPr="002B1B83">
        <w:rPr>
          <w:color w:val="FF0000"/>
        </w:rPr>
        <w:t>(снят рабочей группой)</w:t>
      </w:r>
    </w:p>
    <w:p w:rsidR="00AF6B88" w:rsidRDefault="00AF6B88" w:rsidP="008331AC">
      <w:pPr>
        <w:jc w:val="both"/>
      </w:pPr>
    </w:p>
    <w:p w:rsidR="00AF6B88" w:rsidRPr="008331AC" w:rsidRDefault="00AF6B88" w:rsidP="006F7B29">
      <w:pPr>
        <w:jc w:val="both"/>
      </w:pPr>
      <w:r>
        <w:rPr>
          <w:bCs/>
        </w:rPr>
        <w:t>7.</w:t>
      </w:r>
      <w:r w:rsidRPr="007D04FF">
        <w:rPr>
          <w:color w:val="000000"/>
        </w:rPr>
        <w:t xml:space="preserve"> </w:t>
      </w:r>
      <w:r w:rsidRPr="008331AC">
        <w:t>О внесении изменений в решение Совета депутатов Ордынского района Новосибирской области от 23 декабря 2015 года №29 «О бюджете Ордынского района на 2016 год и плановый период 2017 и 2018 годов»</w:t>
      </w:r>
      <w:r w:rsidRPr="008331AC">
        <w:rPr>
          <w:b/>
        </w:rPr>
        <w:t xml:space="preserve"> (НПА)</w:t>
      </w:r>
    </w:p>
    <w:p w:rsidR="00AF6B88" w:rsidRDefault="00AF6B88" w:rsidP="006F7B29">
      <w:pPr>
        <w:jc w:val="both"/>
      </w:pPr>
      <w:r w:rsidRPr="008331AC">
        <w:t>Докладывает: Пирко Л.И., начальник управления финансов и налоговой политики Ордынского района</w:t>
      </w:r>
    </w:p>
    <w:p w:rsidR="00AF6B88" w:rsidRPr="000919B2" w:rsidRDefault="00AF6B88" w:rsidP="006F7B29">
      <w:pPr>
        <w:ind w:left="360" w:hanging="360"/>
        <w:jc w:val="both"/>
      </w:pPr>
      <w:r w:rsidRPr="000919B2">
        <w:rPr>
          <w:bCs/>
        </w:rPr>
        <w:t>Новосибирской области</w:t>
      </w:r>
    </w:p>
    <w:p w:rsidR="00AF6B88" w:rsidRDefault="00AF6B88" w:rsidP="006F7B29">
      <w:pPr>
        <w:ind w:left="360" w:hanging="360"/>
        <w:jc w:val="both"/>
      </w:pPr>
    </w:p>
    <w:p w:rsidR="00AF6B88" w:rsidRDefault="00AF6B88" w:rsidP="00A620D8">
      <w:pPr>
        <w:jc w:val="both"/>
      </w:pPr>
      <w:r>
        <w:t>8.</w:t>
      </w:r>
      <w:r w:rsidRPr="00973C31">
        <w:t xml:space="preserve">О </w:t>
      </w:r>
      <w:r>
        <w:t xml:space="preserve">перечне </w:t>
      </w:r>
      <w:r w:rsidRPr="00973C31">
        <w:t>предложени</w:t>
      </w:r>
      <w:r>
        <w:t>й</w:t>
      </w:r>
      <w:r w:rsidRPr="00973C31">
        <w:t xml:space="preserve"> в план работы ревизионной комиссии Ордынского района Новосибирской области </w:t>
      </w:r>
      <w:r>
        <w:t>на 2017 год.</w:t>
      </w:r>
    </w:p>
    <w:p w:rsidR="00AF6B88" w:rsidRDefault="00AF6B88" w:rsidP="00A620D8">
      <w:pPr>
        <w:jc w:val="both"/>
        <w:rPr>
          <w:b/>
        </w:rPr>
      </w:pPr>
    </w:p>
    <w:p w:rsidR="00AF6B88" w:rsidRDefault="00AF6B88" w:rsidP="00A620D8">
      <w:pPr>
        <w:jc w:val="both"/>
        <w:rPr>
          <w:b/>
        </w:rPr>
      </w:pPr>
    </w:p>
    <w:p w:rsidR="00AF6B88" w:rsidRDefault="00AF6B88" w:rsidP="00A620D8">
      <w:pPr>
        <w:jc w:val="both"/>
        <w:rPr>
          <w:b/>
        </w:rPr>
      </w:pPr>
    </w:p>
    <w:p w:rsidR="00AF6B88" w:rsidRDefault="00AF6B88" w:rsidP="00A620D8">
      <w:pPr>
        <w:jc w:val="both"/>
        <w:rPr>
          <w:b/>
        </w:rPr>
      </w:pPr>
    </w:p>
    <w:p w:rsidR="00AF6B88" w:rsidRDefault="00AF6B88" w:rsidP="00A620D8">
      <w:pPr>
        <w:jc w:val="both"/>
        <w:rPr>
          <w:b/>
        </w:rPr>
      </w:pPr>
    </w:p>
    <w:p w:rsidR="00AF6B88" w:rsidRPr="00DD5395" w:rsidRDefault="00AF6B88" w:rsidP="006F7B29">
      <w:pPr>
        <w:ind w:left="360" w:hanging="360"/>
        <w:jc w:val="both"/>
        <w:rPr>
          <w:b/>
        </w:rPr>
      </w:pPr>
      <w:r w:rsidRPr="00DD5395">
        <w:rPr>
          <w:b/>
        </w:rPr>
        <w:t xml:space="preserve">Регламент сессии: Начало работы - 11- 00 </w:t>
      </w:r>
    </w:p>
    <w:p w:rsidR="00AF6B88" w:rsidRPr="00DD5395" w:rsidRDefault="00AF6B88" w:rsidP="006F7B29">
      <w:pPr>
        <w:jc w:val="both"/>
      </w:pPr>
      <w:r w:rsidRPr="00DD5395">
        <w:t>Время для доклада - до 15 минут</w:t>
      </w:r>
    </w:p>
    <w:p w:rsidR="00AF6B88" w:rsidRPr="00DD5395" w:rsidRDefault="00AF6B88" w:rsidP="006F7B29">
      <w:pPr>
        <w:ind w:right="-908"/>
        <w:jc w:val="both"/>
      </w:pPr>
      <w:r w:rsidRPr="00DD5395">
        <w:t>Время для содоклада- до 10 минут</w:t>
      </w:r>
    </w:p>
    <w:p w:rsidR="00AF6B88" w:rsidRPr="00DD5395" w:rsidRDefault="00AF6B88" w:rsidP="006F7B29">
      <w:pPr>
        <w:ind w:right="-908"/>
        <w:jc w:val="both"/>
      </w:pPr>
      <w:r w:rsidRPr="00DD5395">
        <w:t>Время для выступлений в прениях - до 7 минут, повторно до 3 минут.</w:t>
      </w:r>
    </w:p>
    <w:p w:rsidR="00AF6B88" w:rsidRPr="00DD5395" w:rsidRDefault="00AF6B88" w:rsidP="006F7B29">
      <w:pPr>
        <w:ind w:right="-908"/>
        <w:jc w:val="both"/>
      </w:pPr>
      <w:r w:rsidRPr="00DD5395">
        <w:t xml:space="preserve">Для обоснования поправок депутату – до 3 минут, </w:t>
      </w:r>
    </w:p>
    <w:p w:rsidR="00AF6B88" w:rsidRPr="00DD5395" w:rsidRDefault="00AF6B88" w:rsidP="006F7B29">
      <w:pPr>
        <w:ind w:right="-908"/>
        <w:jc w:val="both"/>
      </w:pPr>
      <w:r w:rsidRPr="00DD5395">
        <w:t>для выступления в прениях по поправкам до 2-х минут.</w:t>
      </w:r>
    </w:p>
    <w:p w:rsidR="00AF6B88" w:rsidRPr="00DD5395" w:rsidRDefault="00AF6B88" w:rsidP="006F7B29">
      <w:pPr>
        <w:ind w:right="-908"/>
        <w:jc w:val="both"/>
      </w:pPr>
      <w:r w:rsidRPr="00DD5395">
        <w:t>При рассмотрении нормативного правового акта – авторам поправок  до 5 минут,</w:t>
      </w:r>
    </w:p>
    <w:p w:rsidR="00AF6B88" w:rsidRPr="00DD5395" w:rsidRDefault="00AF6B88" w:rsidP="006F7B29">
      <w:pPr>
        <w:ind w:right="-908"/>
        <w:jc w:val="both"/>
      </w:pPr>
      <w:r w:rsidRPr="00DD5395">
        <w:t>депутатам в прениях до 3 минут.</w:t>
      </w:r>
    </w:p>
    <w:p w:rsidR="00AF6B88" w:rsidRPr="00DD5395" w:rsidRDefault="00AF6B88" w:rsidP="006F7B29">
      <w:pPr>
        <w:ind w:right="-908"/>
        <w:jc w:val="both"/>
      </w:pPr>
      <w:r w:rsidRPr="00DD5395">
        <w:t xml:space="preserve">Время для информационных сообщений- до 3 минут. </w:t>
      </w:r>
    </w:p>
    <w:p w:rsidR="00AF6B88" w:rsidRPr="00DD5395" w:rsidRDefault="00AF6B88" w:rsidP="006F7B29">
      <w:pPr>
        <w:ind w:right="-908"/>
        <w:jc w:val="both"/>
      </w:pPr>
      <w:r w:rsidRPr="00DD5395">
        <w:t>Перерыв через 1,5 - 2 часа работы.</w:t>
      </w:r>
    </w:p>
    <w:p w:rsidR="00AF6B88" w:rsidRDefault="00AF6B88" w:rsidP="00543CFC">
      <w:pPr>
        <w:ind w:left="-360" w:right="-541" w:firstLine="360"/>
        <w:jc w:val="both"/>
      </w:pPr>
      <w:r w:rsidRPr="00DD5395">
        <w:rPr>
          <w:b/>
        </w:rPr>
        <w:t>Окончание работы в 14-00.</w:t>
      </w:r>
    </w:p>
    <w:sectPr w:rsidR="00AF6B88" w:rsidSect="00554C1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4C1B"/>
    <w:rsid w:val="00065B14"/>
    <w:rsid w:val="000919B2"/>
    <w:rsid w:val="001040B1"/>
    <w:rsid w:val="00130237"/>
    <w:rsid w:val="001B074C"/>
    <w:rsid w:val="001D0CF8"/>
    <w:rsid w:val="002B1B83"/>
    <w:rsid w:val="00362048"/>
    <w:rsid w:val="003658BE"/>
    <w:rsid w:val="003C5F99"/>
    <w:rsid w:val="003D762A"/>
    <w:rsid w:val="003E23F9"/>
    <w:rsid w:val="004424CA"/>
    <w:rsid w:val="0049594B"/>
    <w:rsid w:val="004D3B46"/>
    <w:rsid w:val="004D6C7C"/>
    <w:rsid w:val="004F4DCA"/>
    <w:rsid w:val="00543CFC"/>
    <w:rsid w:val="00554C1B"/>
    <w:rsid w:val="0055794D"/>
    <w:rsid w:val="00561385"/>
    <w:rsid w:val="006D7124"/>
    <w:rsid w:val="006F4CC1"/>
    <w:rsid w:val="006F7B29"/>
    <w:rsid w:val="00734583"/>
    <w:rsid w:val="00745B89"/>
    <w:rsid w:val="00777FD2"/>
    <w:rsid w:val="007A1DDC"/>
    <w:rsid w:val="007B63A9"/>
    <w:rsid w:val="007C7B32"/>
    <w:rsid w:val="007D04FF"/>
    <w:rsid w:val="008331AC"/>
    <w:rsid w:val="00895446"/>
    <w:rsid w:val="009062A2"/>
    <w:rsid w:val="009360AA"/>
    <w:rsid w:val="00973C31"/>
    <w:rsid w:val="0099273C"/>
    <w:rsid w:val="009D564D"/>
    <w:rsid w:val="00A129EF"/>
    <w:rsid w:val="00A620D8"/>
    <w:rsid w:val="00AF6B88"/>
    <w:rsid w:val="00B35694"/>
    <w:rsid w:val="00B85741"/>
    <w:rsid w:val="00C70922"/>
    <w:rsid w:val="00CD2478"/>
    <w:rsid w:val="00D0372A"/>
    <w:rsid w:val="00D60574"/>
    <w:rsid w:val="00D65D56"/>
    <w:rsid w:val="00D84527"/>
    <w:rsid w:val="00DD5395"/>
    <w:rsid w:val="00E02860"/>
    <w:rsid w:val="00E05A2F"/>
    <w:rsid w:val="00E878B2"/>
    <w:rsid w:val="00F42C7E"/>
    <w:rsid w:val="00FC142D"/>
    <w:rsid w:val="00FE596B"/>
    <w:rsid w:val="00FF7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C1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414</Words>
  <Characters>2365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Единая Россия</dc:creator>
  <cp:keywords/>
  <dc:description/>
  <cp:lastModifiedBy>Наталья</cp:lastModifiedBy>
  <cp:revision>13</cp:revision>
  <cp:lastPrinted>2016-10-11T01:59:00Z</cp:lastPrinted>
  <dcterms:created xsi:type="dcterms:W3CDTF">2016-10-06T04:04:00Z</dcterms:created>
  <dcterms:modified xsi:type="dcterms:W3CDTF">2016-10-12T03:15:00Z</dcterms:modified>
</cp:coreProperties>
</file>